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AE3868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E67E9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</w:t>
            </w:r>
            <w:r w:rsidRPr="00AE3868">
              <w:rPr>
                <w:lang w:val="el-GR"/>
              </w:rPr>
              <w:t xml:space="preserve"> </w:t>
            </w:r>
            <w:r w:rsidRPr="00AE38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ΑΝΑΔΕΥΤΗΡΑΣ (</w:t>
            </w:r>
            <w:proofErr w:type="spellStart"/>
            <w:r w:rsidRPr="00AE38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mixer</w:t>
            </w:r>
            <w:proofErr w:type="spellEnd"/>
            <w:r w:rsidRPr="00AE38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 τύπου VORTEX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E3868" w:rsidRPr="004E67E9" w:rsidTr="0041358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E3868" w:rsidRPr="004E67E9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868" w:rsidRPr="00AE3868" w:rsidRDefault="00AE3868" w:rsidP="00AE38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E3868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Με  ρυθμιζόμενη ταχύτητα έως 3000 </w:t>
            </w:r>
            <w:r w:rsidRPr="00AE3868">
              <w:rPr>
                <w:rFonts w:ascii="Tahoma" w:hAnsi="Tahoma" w:cs="Tahoma"/>
                <w:color w:val="000000"/>
                <w:sz w:val="18"/>
                <w:szCs w:val="18"/>
              </w:rPr>
              <w:t>rpm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E3868" w:rsidRPr="004E67E9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E3868" w:rsidRPr="004E67E9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E3868" w:rsidRPr="004E67E9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E3868" w:rsidRPr="004E67E9" w:rsidTr="0041358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E3868" w:rsidRPr="004E67E9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868" w:rsidRPr="00AE3868" w:rsidRDefault="00AE3868" w:rsidP="00AE3868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AE3868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Έναρξη λειτουργίας με την πίεση του φιαλιδίου επί της κεφαλής &amp; θέση συνεχούς λειτουργίας.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E3868" w:rsidRPr="004E67E9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E3868" w:rsidRPr="004E67E9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E3868" w:rsidRPr="004E67E9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E3868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E3868" w:rsidRPr="004E67E9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E3868" w:rsidRPr="004E67E9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E3868" w:rsidRPr="00AE3868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E3868" w:rsidRPr="004E67E9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E3868" w:rsidRPr="004E67E9" w:rsidRDefault="00AE3868" w:rsidP="00AE38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735E4"/>
    <w:rsid w:val="00A475D5"/>
    <w:rsid w:val="00AE3868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8A9E9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B6A7EE28</Template>
  <TotalTime>1</TotalTime>
  <Pages>1</Pages>
  <Words>58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2025-12-09T10:56:00Z</dcterms:created>
  <dcterms:modified xsi:type="dcterms:W3CDTF">2025-12-09T10:56:00Z</dcterms:modified>
</cp:coreProperties>
</file>